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84" w:rsidRPr="00D96C53" w:rsidRDefault="00053984" w:rsidP="00053984">
      <w:pPr>
        <w:framePr w:w="652" w:h="984" w:hSpace="180" w:wrap="auto" w:vAnchor="text" w:hAnchor="page" w:x="6022" w:y="1"/>
        <w:rPr>
          <w:noProof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D96C53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</w:p>
    <w:p w:rsidR="003B0DFB" w:rsidRDefault="003B0DFB" w:rsidP="00D96C53">
      <w:pPr>
        <w:ind w:left="5664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96C53" w:rsidRPr="00210E78" w:rsidRDefault="00D96C53" w:rsidP="00D96C53">
      <w:pPr>
        <w:ind w:left="5664" w:right="-568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___________ № ___________</w:t>
      </w:r>
    </w:p>
    <w:p w:rsidR="003B0DFB" w:rsidRDefault="003B0DFB" w:rsidP="003B0D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276A8" w:rsidRDefault="00D276A8" w:rsidP="003B0DFB">
      <w:pPr>
        <w:rPr>
          <w:sz w:val="28"/>
          <w:szCs w:val="28"/>
          <w:lang w:val="uk-UA"/>
        </w:rPr>
      </w:pP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210E78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 – систем </w:t>
      </w:r>
      <w:proofErr w:type="spellStart"/>
      <w:r>
        <w:rPr>
          <w:sz w:val="28"/>
          <w:szCs w:val="28"/>
          <w:lang w:val="uk-UA"/>
        </w:rPr>
        <w:t>імуноферментних</w:t>
      </w:r>
      <w:proofErr w:type="spellEnd"/>
      <w:r>
        <w:rPr>
          <w:sz w:val="28"/>
          <w:szCs w:val="28"/>
          <w:lang w:val="uk-UA"/>
        </w:rPr>
        <w:t xml:space="preserve"> для </w:t>
      </w:r>
      <w:proofErr w:type="spellStart"/>
      <w:r>
        <w:rPr>
          <w:sz w:val="28"/>
          <w:szCs w:val="28"/>
          <w:lang w:val="uk-UA"/>
        </w:rPr>
        <w:t>скринінгу</w:t>
      </w:r>
      <w:proofErr w:type="spellEnd"/>
      <w:r>
        <w:rPr>
          <w:sz w:val="28"/>
          <w:szCs w:val="28"/>
          <w:lang w:val="uk-UA"/>
        </w:rPr>
        <w:t xml:space="preserve"> донорської крові </w:t>
      </w:r>
    </w:p>
    <w:p w:rsidR="003B0DFB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її компонентів 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627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496"/>
        <w:gridCol w:w="3185"/>
        <w:gridCol w:w="1276"/>
        <w:gridCol w:w="1275"/>
        <w:gridCol w:w="2268"/>
        <w:gridCol w:w="2127"/>
      </w:tblGrid>
      <w:tr w:rsidR="00653283" w:rsidTr="00D96C53">
        <w:tc>
          <w:tcPr>
            <w:tcW w:w="496" w:type="dxa"/>
            <w:vAlign w:val="center"/>
          </w:tcPr>
          <w:p w:rsidR="00653283" w:rsidRPr="00D96C53" w:rsidRDefault="00653283" w:rsidP="00182290">
            <w:pPr>
              <w:tabs>
                <w:tab w:val="left" w:pos="1605"/>
              </w:tabs>
              <w:jc w:val="center"/>
              <w:rPr>
                <w:b/>
                <w:lang w:val="uk-UA"/>
              </w:rPr>
            </w:pPr>
            <w:r w:rsidRPr="00D96C53">
              <w:rPr>
                <w:b/>
                <w:lang w:val="uk-UA"/>
              </w:rPr>
              <w:t>№ з/п</w:t>
            </w:r>
          </w:p>
        </w:tc>
        <w:tc>
          <w:tcPr>
            <w:tcW w:w="3185" w:type="dxa"/>
            <w:vAlign w:val="center"/>
          </w:tcPr>
          <w:p w:rsidR="00653283" w:rsidRPr="00D96C53" w:rsidRDefault="00653283" w:rsidP="00BC0EBF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D96C53">
              <w:rPr>
                <w:b/>
                <w:bCs/>
                <w:lang w:val="uk-UA"/>
              </w:rPr>
              <w:t xml:space="preserve">Назва </w:t>
            </w:r>
            <w:r w:rsidR="00BC0EBF" w:rsidRPr="00D96C53">
              <w:rPr>
                <w:b/>
                <w:bCs/>
                <w:lang w:val="uk-UA"/>
              </w:rPr>
              <w:t>товару</w:t>
            </w:r>
          </w:p>
        </w:tc>
        <w:tc>
          <w:tcPr>
            <w:tcW w:w="1276" w:type="dxa"/>
            <w:vAlign w:val="center"/>
          </w:tcPr>
          <w:p w:rsidR="00653283" w:rsidRPr="00D96C53" w:rsidRDefault="00BC0EBF" w:rsidP="00182290">
            <w:pPr>
              <w:jc w:val="center"/>
              <w:rPr>
                <w:b/>
                <w:bCs/>
                <w:lang w:val="uk-UA"/>
              </w:rPr>
            </w:pPr>
            <w:r w:rsidRPr="00D96C53">
              <w:rPr>
                <w:b/>
                <w:bCs/>
                <w:lang w:val="uk-UA"/>
              </w:rPr>
              <w:t>Одиниця виміру</w:t>
            </w:r>
          </w:p>
        </w:tc>
        <w:tc>
          <w:tcPr>
            <w:tcW w:w="1275" w:type="dxa"/>
            <w:vAlign w:val="center"/>
          </w:tcPr>
          <w:p w:rsidR="00653283" w:rsidRPr="00D96C53" w:rsidRDefault="00653283" w:rsidP="00653283">
            <w:pPr>
              <w:jc w:val="center"/>
              <w:rPr>
                <w:b/>
                <w:bCs/>
              </w:rPr>
            </w:pPr>
            <w:r w:rsidRPr="00D96C53">
              <w:rPr>
                <w:b/>
                <w:bCs/>
                <w:lang w:val="uk-UA"/>
              </w:rPr>
              <w:t>Кількість</w:t>
            </w:r>
          </w:p>
        </w:tc>
        <w:tc>
          <w:tcPr>
            <w:tcW w:w="2268" w:type="dxa"/>
            <w:vAlign w:val="center"/>
          </w:tcPr>
          <w:p w:rsidR="00653283" w:rsidRPr="00D96C53" w:rsidRDefault="00653283" w:rsidP="00D96C53">
            <w:pPr>
              <w:tabs>
                <w:tab w:val="left" w:pos="1605"/>
              </w:tabs>
              <w:ind w:right="-109"/>
              <w:jc w:val="center"/>
              <w:rPr>
                <w:b/>
                <w:lang w:val="uk-UA"/>
              </w:rPr>
            </w:pPr>
            <w:r w:rsidRPr="00D96C53">
              <w:rPr>
                <w:b/>
                <w:lang w:val="uk-UA"/>
              </w:rPr>
              <w:t xml:space="preserve">Комунальний заклад «Дніпропетровська обласна станція переливання крові» </w:t>
            </w:r>
          </w:p>
        </w:tc>
        <w:tc>
          <w:tcPr>
            <w:tcW w:w="2127" w:type="dxa"/>
            <w:vAlign w:val="center"/>
          </w:tcPr>
          <w:p w:rsidR="00653283" w:rsidRPr="00D96C53" w:rsidRDefault="00653283" w:rsidP="00182290">
            <w:pPr>
              <w:tabs>
                <w:tab w:val="left" w:pos="1605"/>
              </w:tabs>
              <w:jc w:val="center"/>
              <w:rPr>
                <w:b/>
                <w:lang w:val="uk-UA"/>
              </w:rPr>
            </w:pPr>
            <w:r w:rsidRPr="00D96C53">
              <w:rPr>
                <w:b/>
                <w:lang w:val="uk-UA"/>
              </w:rPr>
              <w:t>Комунальний заклад «Криворізька станція переливання крові» ДОР»</w:t>
            </w:r>
          </w:p>
        </w:tc>
      </w:tr>
      <w:tr w:rsidR="00653283" w:rsidRPr="00D96C53" w:rsidTr="00D96C53">
        <w:tc>
          <w:tcPr>
            <w:tcW w:w="496" w:type="dxa"/>
          </w:tcPr>
          <w:p w:rsidR="00653283" w:rsidRPr="00D96C53" w:rsidRDefault="00653283" w:rsidP="00653283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185" w:type="dxa"/>
            <w:vAlign w:val="center"/>
          </w:tcPr>
          <w:p w:rsidR="00653283" w:rsidRPr="00D96C53" w:rsidRDefault="00BC0EBF" w:rsidP="000D0843">
            <w:pPr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 xml:space="preserve">Тест – система </w:t>
            </w:r>
            <w:proofErr w:type="spellStart"/>
            <w:r w:rsidRPr="00D96C53">
              <w:rPr>
                <w:sz w:val="28"/>
                <w:szCs w:val="28"/>
                <w:lang w:val="uk-UA"/>
              </w:rPr>
              <w:t>імунофер</w:t>
            </w:r>
            <w:r w:rsidR="00D96C53" w:rsidRPr="00D96C53">
              <w:rPr>
                <w:sz w:val="28"/>
                <w:szCs w:val="28"/>
                <w:lang w:val="uk-UA"/>
              </w:rPr>
              <w:t>-</w:t>
            </w:r>
            <w:r w:rsidRPr="00D96C53">
              <w:rPr>
                <w:sz w:val="28"/>
                <w:szCs w:val="28"/>
                <w:lang w:val="uk-UA"/>
              </w:rPr>
              <w:t>ментна</w:t>
            </w:r>
            <w:proofErr w:type="spellEnd"/>
            <w:r w:rsidRPr="00D96C53">
              <w:rPr>
                <w:sz w:val="28"/>
                <w:szCs w:val="28"/>
                <w:lang w:val="uk-UA"/>
              </w:rPr>
              <w:t xml:space="preserve"> для виявлення антитіл до вірусу гепатиту С</w:t>
            </w:r>
          </w:p>
        </w:tc>
        <w:tc>
          <w:tcPr>
            <w:tcW w:w="1276" w:type="dxa"/>
          </w:tcPr>
          <w:p w:rsidR="00653283" w:rsidRPr="00D96C53" w:rsidRDefault="00BC0EBF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275" w:type="dxa"/>
          </w:tcPr>
          <w:p w:rsidR="00653283" w:rsidRPr="00D96C53" w:rsidRDefault="00BC0EBF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2268" w:type="dxa"/>
          </w:tcPr>
          <w:p w:rsidR="00653283" w:rsidRPr="00D96C53" w:rsidRDefault="00BC0EBF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2127" w:type="dxa"/>
          </w:tcPr>
          <w:p w:rsidR="00653283" w:rsidRPr="00D96C53" w:rsidRDefault="00BC0EBF" w:rsidP="00653283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30</w:t>
            </w:r>
          </w:p>
        </w:tc>
      </w:tr>
      <w:tr w:rsidR="00BC0EBF" w:rsidRPr="00D96C53" w:rsidTr="00D96C53">
        <w:tc>
          <w:tcPr>
            <w:tcW w:w="496" w:type="dxa"/>
          </w:tcPr>
          <w:p w:rsidR="00BC0EBF" w:rsidRPr="00D96C53" w:rsidRDefault="00BC0EBF" w:rsidP="00653283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185" w:type="dxa"/>
            <w:vAlign w:val="center"/>
          </w:tcPr>
          <w:p w:rsidR="00BC0EBF" w:rsidRPr="00D96C53" w:rsidRDefault="00BC0EBF" w:rsidP="000D0843">
            <w:pPr>
              <w:rPr>
                <w:sz w:val="28"/>
                <w:szCs w:val="28"/>
                <w:lang w:val="en-US"/>
              </w:rPr>
            </w:pPr>
            <w:r w:rsidRPr="00D96C53">
              <w:rPr>
                <w:sz w:val="28"/>
                <w:szCs w:val="28"/>
                <w:lang w:val="uk-UA"/>
              </w:rPr>
              <w:t xml:space="preserve">Тест – система </w:t>
            </w:r>
            <w:proofErr w:type="spellStart"/>
            <w:r w:rsidRPr="00D96C53">
              <w:rPr>
                <w:sz w:val="28"/>
                <w:szCs w:val="28"/>
                <w:lang w:val="uk-UA"/>
              </w:rPr>
              <w:t>імунофер</w:t>
            </w:r>
            <w:r w:rsidR="00D96C53" w:rsidRPr="00D96C53">
              <w:rPr>
                <w:sz w:val="28"/>
                <w:szCs w:val="28"/>
                <w:lang w:val="uk-UA"/>
              </w:rPr>
              <w:t>-</w:t>
            </w:r>
            <w:r w:rsidRPr="00D96C53">
              <w:rPr>
                <w:sz w:val="28"/>
                <w:szCs w:val="28"/>
                <w:lang w:val="uk-UA"/>
              </w:rPr>
              <w:t>ментна</w:t>
            </w:r>
            <w:proofErr w:type="spellEnd"/>
            <w:r w:rsidRPr="00D96C53">
              <w:rPr>
                <w:sz w:val="28"/>
                <w:szCs w:val="28"/>
                <w:lang w:val="uk-UA"/>
              </w:rPr>
              <w:t xml:space="preserve"> для визначення сумарних антитіл </w:t>
            </w:r>
            <w:r w:rsidR="00F01DBD" w:rsidRPr="00D96C53">
              <w:rPr>
                <w:sz w:val="28"/>
                <w:szCs w:val="28"/>
                <w:lang w:val="uk-UA"/>
              </w:rPr>
              <w:t>(</w:t>
            </w:r>
            <w:proofErr w:type="spellStart"/>
            <w:r w:rsidR="00F01DBD" w:rsidRPr="00D96C53">
              <w:rPr>
                <w:sz w:val="28"/>
                <w:szCs w:val="28"/>
                <w:lang w:val="en-US"/>
              </w:rPr>
              <w:t>JgM</w:t>
            </w:r>
            <w:proofErr w:type="spellEnd"/>
            <w:r w:rsidR="00F01DBD" w:rsidRPr="00D96C53">
              <w:rPr>
                <w:sz w:val="28"/>
                <w:szCs w:val="28"/>
                <w:lang w:val="uk-UA"/>
              </w:rPr>
              <w:t xml:space="preserve">+ </w:t>
            </w:r>
            <w:proofErr w:type="spellStart"/>
            <w:r w:rsidR="00F01DBD" w:rsidRPr="00D96C53">
              <w:rPr>
                <w:sz w:val="28"/>
                <w:szCs w:val="28"/>
                <w:lang w:val="en-US"/>
              </w:rPr>
              <w:t>JgG</w:t>
            </w:r>
            <w:proofErr w:type="spellEnd"/>
            <w:r w:rsidR="00F01DBD" w:rsidRPr="00D96C53">
              <w:rPr>
                <w:sz w:val="28"/>
                <w:szCs w:val="28"/>
                <w:lang w:val="uk-UA"/>
              </w:rPr>
              <w:t xml:space="preserve">+ </w:t>
            </w:r>
            <w:proofErr w:type="spellStart"/>
            <w:r w:rsidR="00F01DBD" w:rsidRPr="00D96C53">
              <w:rPr>
                <w:sz w:val="28"/>
                <w:szCs w:val="28"/>
                <w:lang w:val="en-US"/>
              </w:rPr>
              <w:t>JgA</w:t>
            </w:r>
            <w:proofErr w:type="spellEnd"/>
            <w:r w:rsidR="00F01DBD" w:rsidRPr="00D96C53">
              <w:rPr>
                <w:sz w:val="28"/>
                <w:szCs w:val="28"/>
                <w:lang w:val="uk-UA"/>
              </w:rPr>
              <w:t xml:space="preserve">) до </w:t>
            </w:r>
            <w:proofErr w:type="spellStart"/>
            <w:r w:rsidR="00F01DBD" w:rsidRPr="00D96C53">
              <w:rPr>
                <w:sz w:val="28"/>
                <w:szCs w:val="28"/>
                <w:lang w:val="en-US"/>
              </w:rPr>
              <w:t>Treponema</w:t>
            </w:r>
            <w:proofErr w:type="spellEnd"/>
            <w:r w:rsidR="00F01DBD" w:rsidRPr="00D96C5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F01DBD" w:rsidRPr="00D96C53">
              <w:rPr>
                <w:sz w:val="28"/>
                <w:szCs w:val="28"/>
                <w:lang w:val="en-US"/>
              </w:rPr>
              <w:t>pallidum</w:t>
            </w:r>
            <w:proofErr w:type="spellEnd"/>
          </w:p>
        </w:tc>
        <w:tc>
          <w:tcPr>
            <w:tcW w:w="1276" w:type="dxa"/>
          </w:tcPr>
          <w:p w:rsidR="00BC0EBF" w:rsidRPr="00D96C53" w:rsidRDefault="00BC0EBF" w:rsidP="009D7259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набір</w:t>
            </w:r>
          </w:p>
        </w:tc>
        <w:tc>
          <w:tcPr>
            <w:tcW w:w="1275" w:type="dxa"/>
          </w:tcPr>
          <w:p w:rsidR="00BC0EBF" w:rsidRPr="00D96C53" w:rsidRDefault="00BC0EBF" w:rsidP="009D7259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60</w:t>
            </w:r>
          </w:p>
        </w:tc>
        <w:tc>
          <w:tcPr>
            <w:tcW w:w="2268" w:type="dxa"/>
          </w:tcPr>
          <w:p w:rsidR="00BC0EBF" w:rsidRPr="00D96C53" w:rsidRDefault="00BC0EBF" w:rsidP="009D7259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2127" w:type="dxa"/>
          </w:tcPr>
          <w:p w:rsidR="00BC0EBF" w:rsidRPr="00D96C53" w:rsidRDefault="00BC0EBF" w:rsidP="009D7259">
            <w:pPr>
              <w:jc w:val="center"/>
              <w:rPr>
                <w:sz w:val="28"/>
                <w:szCs w:val="28"/>
                <w:lang w:val="uk-UA"/>
              </w:rPr>
            </w:pPr>
            <w:r w:rsidRPr="00D96C53">
              <w:rPr>
                <w:sz w:val="28"/>
                <w:szCs w:val="28"/>
                <w:lang w:val="uk-UA"/>
              </w:rPr>
              <w:t>30</w:t>
            </w:r>
          </w:p>
        </w:tc>
      </w:tr>
    </w:tbl>
    <w:p w:rsidR="003B0DFB" w:rsidRDefault="003B0DFB" w:rsidP="003B0DFB">
      <w:pPr>
        <w:jc w:val="both"/>
        <w:rPr>
          <w:b/>
          <w:sz w:val="28"/>
          <w:szCs w:val="28"/>
          <w:lang w:val="uk-UA"/>
        </w:rPr>
      </w:pPr>
    </w:p>
    <w:p w:rsidR="000D0843" w:rsidRPr="00D96C5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3B0DFB" w:rsidRPr="000D0843" w:rsidRDefault="000D0843" w:rsidP="000F1A63">
      <w:pPr>
        <w:jc w:val="both"/>
        <w:rPr>
          <w:sz w:val="28"/>
          <w:szCs w:val="28"/>
          <w:lang w:val="uk-UA"/>
        </w:rPr>
      </w:pPr>
      <w:r w:rsidRPr="000D0843">
        <w:rPr>
          <w:sz w:val="28"/>
          <w:szCs w:val="28"/>
          <w:lang w:val="uk-UA"/>
        </w:rPr>
        <w:t xml:space="preserve">Начальник відділу                                                       </w:t>
      </w:r>
      <w:r>
        <w:rPr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Pr="000D0843">
        <w:rPr>
          <w:sz w:val="28"/>
          <w:szCs w:val="28"/>
          <w:lang w:val="uk-UA"/>
        </w:rPr>
        <w:t>Черняк Ю.С.</w:t>
      </w:r>
    </w:p>
    <w:sectPr w:rsidR="003B0DFB" w:rsidRPr="000D0843" w:rsidSect="00760525">
      <w:pgSz w:w="11906" w:h="16838"/>
      <w:pgMar w:top="540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FA7" w:rsidRDefault="00027FA7">
      <w:r>
        <w:separator/>
      </w:r>
    </w:p>
  </w:endnote>
  <w:endnote w:type="continuationSeparator" w:id="0">
    <w:p w:rsidR="00027FA7" w:rsidRDefault="0002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FA7" w:rsidRDefault="00027FA7">
      <w:r>
        <w:separator/>
      </w:r>
    </w:p>
  </w:footnote>
  <w:footnote w:type="continuationSeparator" w:id="0">
    <w:p w:rsidR="00027FA7" w:rsidRDefault="00027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82EF1"/>
    <w:rsid w:val="00283D0E"/>
    <w:rsid w:val="002A20E8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79C0"/>
    <w:rsid w:val="003E47CB"/>
    <w:rsid w:val="003F1D02"/>
    <w:rsid w:val="004164C8"/>
    <w:rsid w:val="0042188C"/>
    <w:rsid w:val="00450BC2"/>
    <w:rsid w:val="00454836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C05B5"/>
    <w:rsid w:val="006D1614"/>
    <w:rsid w:val="006F1EBA"/>
    <w:rsid w:val="006F59E3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F420D"/>
    <w:rsid w:val="007F4749"/>
    <w:rsid w:val="007F5B35"/>
    <w:rsid w:val="00823808"/>
    <w:rsid w:val="008258D0"/>
    <w:rsid w:val="00850A9F"/>
    <w:rsid w:val="00854F08"/>
    <w:rsid w:val="0086212A"/>
    <w:rsid w:val="00870EA3"/>
    <w:rsid w:val="00890F17"/>
    <w:rsid w:val="008D5CB6"/>
    <w:rsid w:val="008D7231"/>
    <w:rsid w:val="008E135B"/>
    <w:rsid w:val="008F0016"/>
    <w:rsid w:val="009052F3"/>
    <w:rsid w:val="00916DF2"/>
    <w:rsid w:val="009374AE"/>
    <w:rsid w:val="00940B40"/>
    <w:rsid w:val="00947A95"/>
    <w:rsid w:val="00951B88"/>
    <w:rsid w:val="00966F9C"/>
    <w:rsid w:val="009E216B"/>
    <w:rsid w:val="00A0429E"/>
    <w:rsid w:val="00A052F0"/>
    <w:rsid w:val="00A1696E"/>
    <w:rsid w:val="00A17C9E"/>
    <w:rsid w:val="00A30861"/>
    <w:rsid w:val="00A40386"/>
    <w:rsid w:val="00A55C5F"/>
    <w:rsid w:val="00A61011"/>
    <w:rsid w:val="00A615D8"/>
    <w:rsid w:val="00A6161C"/>
    <w:rsid w:val="00AA6D5C"/>
    <w:rsid w:val="00AB0A9C"/>
    <w:rsid w:val="00AD39A1"/>
    <w:rsid w:val="00B03BF1"/>
    <w:rsid w:val="00B0711A"/>
    <w:rsid w:val="00B12BB6"/>
    <w:rsid w:val="00B13B19"/>
    <w:rsid w:val="00B25817"/>
    <w:rsid w:val="00B3430D"/>
    <w:rsid w:val="00B37316"/>
    <w:rsid w:val="00B52C07"/>
    <w:rsid w:val="00B5377C"/>
    <w:rsid w:val="00B71648"/>
    <w:rsid w:val="00B7583A"/>
    <w:rsid w:val="00B916B0"/>
    <w:rsid w:val="00BB1DFE"/>
    <w:rsid w:val="00BB381D"/>
    <w:rsid w:val="00BB4E6E"/>
    <w:rsid w:val="00BC0EBF"/>
    <w:rsid w:val="00BD59FA"/>
    <w:rsid w:val="00BE56C4"/>
    <w:rsid w:val="00C079F7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06BDE"/>
    <w:rsid w:val="00D276A8"/>
    <w:rsid w:val="00D27CBB"/>
    <w:rsid w:val="00D320F7"/>
    <w:rsid w:val="00D43FE9"/>
    <w:rsid w:val="00D479EE"/>
    <w:rsid w:val="00D633CB"/>
    <w:rsid w:val="00D91657"/>
    <w:rsid w:val="00D9445C"/>
    <w:rsid w:val="00D96C53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82989"/>
    <w:rsid w:val="00E911F4"/>
    <w:rsid w:val="00EA3EAA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1A843-5A9B-458A-9F9E-D68A914F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3</cp:revision>
  <cp:lastPrinted>2018-03-19T12:38:00Z</cp:lastPrinted>
  <dcterms:created xsi:type="dcterms:W3CDTF">2018-03-19T12:36:00Z</dcterms:created>
  <dcterms:modified xsi:type="dcterms:W3CDTF">2018-03-19T12:38:00Z</dcterms:modified>
</cp:coreProperties>
</file>